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AÖSBE260706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Wilhelm-Haneke-Stadion - Modernisierung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Sportplatzbauarbeiten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